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265" w:rsidRDefault="00EB4265" w:rsidP="00EB4265">
      <w:pPr>
        <w:pStyle w:val="NoSpacing"/>
      </w:pPr>
      <w:r>
        <w:rPr>
          <w:u w:val="single"/>
        </w:rPr>
        <w:t>Walter LEGATE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B4265" w:rsidRDefault="00EB4265" w:rsidP="00EB4265">
      <w:pPr>
        <w:pStyle w:val="NoSpacing"/>
      </w:pPr>
      <w:r>
        <w:t>of Cannington, Somerset. Fuller.</w:t>
      </w:r>
    </w:p>
    <w:p w:rsidR="00EB4265" w:rsidRDefault="00EB4265" w:rsidP="00EB4265">
      <w:pPr>
        <w:pStyle w:val="NoSpacing"/>
      </w:pPr>
    </w:p>
    <w:p w:rsidR="00EB4265" w:rsidRDefault="00EB4265" w:rsidP="00EB4265">
      <w:pPr>
        <w:pStyle w:val="NoSpacing"/>
      </w:pPr>
    </w:p>
    <w:p w:rsidR="00EB4265" w:rsidRDefault="00EB4265" w:rsidP="00EB4265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Bercher</w:t>
      </w:r>
      <w:proofErr w:type="spellEnd"/>
      <w:r>
        <w:t>(q.v.) brought a plaint of trespass and taking against him and</w:t>
      </w:r>
    </w:p>
    <w:p w:rsidR="00EB4265" w:rsidRDefault="00EB4265" w:rsidP="00EB4265">
      <w:pPr>
        <w:pStyle w:val="NoSpacing"/>
      </w:pPr>
      <w:r>
        <w:tab/>
      </w:r>
      <w:r>
        <w:tab/>
        <w:t xml:space="preserve">John </w:t>
      </w:r>
      <w:proofErr w:type="spellStart"/>
      <w:r>
        <w:t>Gylbard</w:t>
      </w:r>
      <w:proofErr w:type="spellEnd"/>
      <w:r>
        <w:t>, also of Cannington(q.v.).</w:t>
      </w:r>
    </w:p>
    <w:p w:rsidR="00EB4265" w:rsidRDefault="00EB4265" w:rsidP="00EB4265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EB4265" w:rsidRDefault="00EB4265" w:rsidP="00EB4265">
      <w:pPr>
        <w:pStyle w:val="NoSpacing"/>
      </w:pPr>
    </w:p>
    <w:p w:rsidR="00EB4265" w:rsidRDefault="00EB4265" w:rsidP="00EB4265">
      <w:pPr>
        <w:pStyle w:val="NoSpacing"/>
      </w:pPr>
    </w:p>
    <w:p w:rsidR="00EB4265" w:rsidRDefault="00EB4265" w:rsidP="00EB4265">
      <w:pPr>
        <w:pStyle w:val="NoSpacing"/>
      </w:pPr>
      <w:r>
        <w:t>25 March 2017</w:t>
      </w:r>
    </w:p>
    <w:p w:rsidR="006B2F86" w:rsidRPr="00E71FC3" w:rsidRDefault="00EB42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265" w:rsidRDefault="00EB4265" w:rsidP="00E71FC3">
      <w:pPr>
        <w:spacing w:after="0" w:line="240" w:lineRule="auto"/>
      </w:pPr>
      <w:r>
        <w:separator/>
      </w:r>
    </w:p>
  </w:endnote>
  <w:endnote w:type="continuationSeparator" w:id="0">
    <w:p w:rsidR="00EB4265" w:rsidRDefault="00EB42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265" w:rsidRDefault="00EB4265" w:rsidP="00E71FC3">
      <w:pPr>
        <w:spacing w:after="0" w:line="240" w:lineRule="auto"/>
      </w:pPr>
      <w:r>
        <w:separator/>
      </w:r>
    </w:p>
  </w:footnote>
  <w:footnote w:type="continuationSeparator" w:id="0">
    <w:p w:rsidR="00EB4265" w:rsidRDefault="00EB42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26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426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34ED25-8F4E-4552-92F9-890346A01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B42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2017-04-03T19:56:00Z</dcterms:created>
  <dcterms:modified xsi:type="dcterms:W3CDTF">2017-04-03T19:56:00Z</dcterms:modified>
</cp:coreProperties>
</file>